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53151" w14:textId="5ABF56DA" w:rsidR="00BA00AB" w:rsidRDefault="00F959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FERRERS</w:t>
      </w:r>
      <w:r>
        <w:rPr>
          <w:rFonts w:cs="Times New Roman"/>
          <w:szCs w:val="24"/>
        </w:rPr>
        <w:t xml:space="preserve">       (d.ca.1486)</w:t>
      </w:r>
    </w:p>
    <w:p w14:paraId="698C7C40" w14:textId="769D3292" w:rsidR="00F959A3" w:rsidRDefault="00F959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207B66E9" w14:textId="77777777" w:rsidR="00F959A3" w:rsidRDefault="00F959A3" w:rsidP="009139A6">
      <w:pPr>
        <w:pStyle w:val="NoSpacing"/>
        <w:rPr>
          <w:rFonts w:cs="Times New Roman"/>
          <w:szCs w:val="24"/>
        </w:rPr>
      </w:pPr>
    </w:p>
    <w:p w14:paraId="46D41B74" w14:textId="77777777" w:rsidR="00F959A3" w:rsidRDefault="00F959A3" w:rsidP="009139A6">
      <w:pPr>
        <w:pStyle w:val="NoSpacing"/>
        <w:rPr>
          <w:rFonts w:cs="Times New Roman"/>
          <w:szCs w:val="24"/>
        </w:rPr>
      </w:pPr>
    </w:p>
    <w:p w14:paraId="4ADB3731" w14:textId="78E4C3FD" w:rsidR="00F959A3" w:rsidRDefault="00F959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Apr.1486</w:t>
      </w:r>
      <w:r>
        <w:rPr>
          <w:rFonts w:cs="Times New Roman"/>
          <w:szCs w:val="24"/>
        </w:rPr>
        <w:tab/>
        <w:t>Writ of diem clausit extremum to the Escheator of Gloucestershire and</w:t>
      </w:r>
    </w:p>
    <w:p w14:paraId="5517675B" w14:textId="05CAB3D9" w:rsidR="00F959A3" w:rsidRDefault="00F959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adjacent Welsh March.    (C.F.R. 1485-1509 p.6)</w:t>
      </w:r>
    </w:p>
    <w:p w14:paraId="7284EFF4" w14:textId="77777777" w:rsidR="00F959A3" w:rsidRDefault="00F959A3" w:rsidP="009139A6">
      <w:pPr>
        <w:pStyle w:val="NoSpacing"/>
        <w:rPr>
          <w:rFonts w:cs="Times New Roman"/>
          <w:szCs w:val="24"/>
        </w:rPr>
      </w:pPr>
    </w:p>
    <w:p w14:paraId="32DD9B35" w14:textId="77777777" w:rsidR="00F959A3" w:rsidRDefault="00F959A3" w:rsidP="009139A6">
      <w:pPr>
        <w:pStyle w:val="NoSpacing"/>
        <w:rPr>
          <w:rFonts w:cs="Times New Roman"/>
          <w:szCs w:val="24"/>
        </w:rPr>
      </w:pPr>
    </w:p>
    <w:p w14:paraId="34794712" w14:textId="3380E515" w:rsidR="00F959A3" w:rsidRPr="00F959A3" w:rsidRDefault="00F959A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2025</w:t>
      </w:r>
    </w:p>
    <w:sectPr w:rsidR="00F959A3" w:rsidRPr="00F959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7DF5D" w14:textId="77777777" w:rsidR="00F959A3" w:rsidRDefault="00F959A3" w:rsidP="009139A6">
      <w:r>
        <w:separator/>
      </w:r>
    </w:p>
  </w:endnote>
  <w:endnote w:type="continuationSeparator" w:id="0">
    <w:p w14:paraId="44F5113D" w14:textId="77777777" w:rsidR="00F959A3" w:rsidRDefault="00F959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DA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7E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20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EF288" w14:textId="77777777" w:rsidR="00F959A3" w:rsidRDefault="00F959A3" w:rsidP="009139A6">
      <w:r>
        <w:separator/>
      </w:r>
    </w:p>
  </w:footnote>
  <w:footnote w:type="continuationSeparator" w:id="0">
    <w:p w14:paraId="74CEA715" w14:textId="77777777" w:rsidR="00F959A3" w:rsidRDefault="00F959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B5B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D1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A6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A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D03"/>
    <w:rsid w:val="00AE65F8"/>
    <w:rsid w:val="00BA00AB"/>
    <w:rsid w:val="00C71834"/>
    <w:rsid w:val="00CB4ED9"/>
    <w:rsid w:val="00E61DA6"/>
    <w:rsid w:val="00EB3209"/>
    <w:rsid w:val="00F41096"/>
    <w:rsid w:val="00F5287F"/>
    <w:rsid w:val="00F9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4AB5"/>
  <w15:chartTrackingRefBased/>
  <w15:docId w15:val="{50E74BB2-54E0-45BE-98A9-11C941AC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2025-01-26T21:16:00Z</dcterms:created>
  <dcterms:modified xsi:type="dcterms:W3CDTF">2025-01-26T21:19:00Z</dcterms:modified>
</cp:coreProperties>
</file>